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B75A6" w14:textId="78F7D303" w:rsidR="00BA00AB" w:rsidRDefault="00D50FE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Margery LEGH</w:t>
      </w:r>
      <w:r>
        <w:rPr>
          <w:rFonts w:ascii="Times New Roman" w:hAnsi="Times New Roman" w:cs="Times New Roman"/>
          <w:sz w:val="24"/>
          <w:szCs w:val="24"/>
        </w:rPr>
        <w:t xml:space="preserve">      (fl.1442)</w:t>
      </w:r>
    </w:p>
    <w:p w14:paraId="56671040" w14:textId="4AE75252" w:rsidR="00D50FED" w:rsidRDefault="00D50FE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4E0349" w14:textId="76E0C5C8" w:rsidR="00D50FED" w:rsidRDefault="00D50FE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1087B0" w14:textId="2ACDA275" w:rsidR="00D50FED" w:rsidRDefault="00D50FE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John Legh of High Legh.    (E.D.B. p.306)</w:t>
      </w:r>
    </w:p>
    <w:p w14:paraId="2DDE33E1" w14:textId="17477434" w:rsidR="00D50FED" w:rsidRDefault="00D50FE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(1442) John Leicester of Tabley, Cheshire.   (ibid.)</w:t>
      </w:r>
    </w:p>
    <w:p w14:paraId="2B41BC5E" w14:textId="776E1173" w:rsidR="00D50FED" w:rsidRDefault="00D50FE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Thomas.   (ibid.)</w:t>
      </w:r>
    </w:p>
    <w:p w14:paraId="54A06648" w14:textId="2880BB96" w:rsidR="00D50FED" w:rsidRDefault="00D50FE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A944C1" w14:textId="11BF8319" w:rsidR="00D50FED" w:rsidRDefault="00D50FE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15079B" w14:textId="186AB60F" w:rsidR="00D50FED" w:rsidRPr="00D50FED" w:rsidRDefault="00D50FE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February 2022</w:t>
      </w:r>
    </w:p>
    <w:sectPr w:rsidR="00D50FED" w:rsidRPr="00D50F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3F23F" w14:textId="77777777" w:rsidR="00D50FED" w:rsidRDefault="00D50FED" w:rsidP="009139A6">
      <w:r>
        <w:separator/>
      </w:r>
    </w:p>
  </w:endnote>
  <w:endnote w:type="continuationSeparator" w:id="0">
    <w:p w14:paraId="6EE168A3" w14:textId="77777777" w:rsidR="00D50FED" w:rsidRDefault="00D50F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06B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F543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BED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D2199" w14:textId="77777777" w:rsidR="00D50FED" w:rsidRDefault="00D50FED" w:rsidP="009139A6">
      <w:r>
        <w:separator/>
      </w:r>
    </w:p>
  </w:footnote>
  <w:footnote w:type="continuationSeparator" w:id="0">
    <w:p w14:paraId="60024136" w14:textId="77777777" w:rsidR="00D50FED" w:rsidRDefault="00D50F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B94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993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FB0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FE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50FE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4C9C5"/>
  <w15:chartTrackingRefBased/>
  <w15:docId w15:val="{1A7BEB75-45E1-40A5-960E-6C231BED0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2022-02-05T21:50:00Z</dcterms:created>
  <dcterms:modified xsi:type="dcterms:W3CDTF">2022-02-05T21:52:00Z</dcterms:modified>
</cp:coreProperties>
</file>